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2026020134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404 - Gebäudeautomation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Feuerwehr-Service-Zentrum in Neustadt-Glewe - Los 404 - Gebäudeautomation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